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59ED2" w14:textId="77777777" w:rsidR="0020396B" w:rsidRDefault="0020396B" w:rsidP="002039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Walter FORNFELD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3F6AAD30" w14:textId="77777777" w:rsidR="0020396B" w:rsidRDefault="0020396B" w:rsidP="0020396B">
      <w:pPr>
        <w:pStyle w:val="NoSpacing"/>
        <w:rPr>
          <w:rFonts w:cs="Times New Roman"/>
          <w:szCs w:val="24"/>
        </w:rPr>
      </w:pPr>
    </w:p>
    <w:p w14:paraId="7A82EE8A" w14:textId="77777777" w:rsidR="0020396B" w:rsidRDefault="0020396B" w:rsidP="0020396B">
      <w:pPr>
        <w:pStyle w:val="NoSpacing"/>
        <w:rPr>
          <w:rFonts w:cs="Times New Roman"/>
          <w:szCs w:val="24"/>
        </w:rPr>
      </w:pPr>
    </w:p>
    <w:p w14:paraId="0C0617C0" w14:textId="77777777" w:rsidR="0020396B" w:rsidRDefault="0020396B" w:rsidP="002039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 xml:space="preserve">He made a plaint of trespass and assault against John </w:t>
      </w:r>
      <w:proofErr w:type="spellStart"/>
      <w:r>
        <w:rPr>
          <w:rFonts w:cs="Times New Roman"/>
          <w:szCs w:val="24"/>
        </w:rPr>
        <w:t>Mylam</w:t>
      </w:r>
      <w:proofErr w:type="spellEnd"/>
      <w:r>
        <w:rPr>
          <w:rFonts w:cs="Times New Roman"/>
          <w:szCs w:val="24"/>
        </w:rPr>
        <w:t xml:space="preserve"> of Norwich,</w:t>
      </w:r>
    </w:p>
    <w:p w14:paraId="60C9DEB7" w14:textId="77777777" w:rsidR="0020396B" w:rsidRDefault="0020396B" w:rsidP="002039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bladesmith(q.v.).</w:t>
      </w:r>
    </w:p>
    <w:p w14:paraId="3B71F4A3" w14:textId="77777777" w:rsidR="0020396B" w:rsidRDefault="0020396B" w:rsidP="002039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A3F6E">
          <w:rPr>
            <w:rStyle w:val="Hyperlink"/>
            <w:rFonts w:cs="Times New Roman"/>
            <w:szCs w:val="24"/>
          </w:rPr>
          <w:t>https://waalt.uh.edu/index.php/CP40/732</w:t>
        </w:r>
      </w:hyperlink>
      <w:r>
        <w:rPr>
          <w:rFonts w:cs="Times New Roman"/>
          <w:szCs w:val="24"/>
        </w:rPr>
        <w:t xml:space="preserve"> )</w:t>
      </w:r>
    </w:p>
    <w:p w14:paraId="1DC2E91C" w14:textId="77777777" w:rsidR="0020396B" w:rsidRDefault="0020396B" w:rsidP="0020396B">
      <w:pPr>
        <w:pStyle w:val="NoSpacing"/>
        <w:rPr>
          <w:rFonts w:cs="Times New Roman"/>
          <w:szCs w:val="24"/>
        </w:rPr>
      </w:pPr>
    </w:p>
    <w:p w14:paraId="59758D1E" w14:textId="77777777" w:rsidR="0020396B" w:rsidRDefault="0020396B" w:rsidP="0020396B">
      <w:pPr>
        <w:pStyle w:val="NoSpacing"/>
        <w:rPr>
          <w:rFonts w:cs="Times New Roman"/>
          <w:szCs w:val="24"/>
        </w:rPr>
      </w:pPr>
    </w:p>
    <w:p w14:paraId="0DB3AFB6" w14:textId="77777777" w:rsidR="0020396B" w:rsidRDefault="0020396B" w:rsidP="002039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April 2023</w:t>
      </w:r>
    </w:p>
    <w:p w14:paraId="1B58D60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A8C9C" w14:textId="77777777" w:rsidR="0020396B" w:rsidRDefault="0020396B" w:rsidP="009139A6">
      <w:r>
        <w:separator/>
      </w:r>
    </w:p>
  </w:endnote>
  <w:endnote w:type="continuationSeparator" w:id="0">
    <w:p w14:paraId="0B290FD8" w14:textId="77777777" w:rsidR="0020396B" w:rsidRDefault="0020396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299A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5FB3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2FFB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6D7AE" w14:textId="77777777" w:rsidR="0020396B" w:rsidRDefault="0020396B" w:rsidP="009139A6">
      <w:r>
        <w:separator/>
      </w:r>
    </w:p>
  </w:footnote>
  <w:footnote w:type="continuationSeparator" w:id="0">
    <w:p w14:paraId="1E6CEA88" w14:textId="77777777" w:rsidR="0020396B" w:rsidRDefault="0020396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C564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1308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0477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96B"/>
    <w:rsid w:val="000666E0"/>
    <w:rsid w:val="0020396B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9981B"/>
  <w15:chartTrackingRefBased/>
  <w15:docId w15:val="{25BDFEFF-E7F7-4AD9-ACC1-5CB5B998F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0396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3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2023-04-06T08:08:00Z</dcterms:created>
  <dcterms:modified xsi:type="dcterms:W3CDTF">2023-04-06T08:08:00Z</dcterms:modified>
</cp:coreProperties>
</file>